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59526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Isabelle ALDEWYN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C477FB0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</w:p>
    <w:p w14:paraId="7DFA5535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</w:p>
    <w:p w14:paraId="07A3BD08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Dalby of Oakham(q.v.) bequeathed her 40s.</w:t>
      </w:r>
    </w:p>
    <w:p w14:paraId="2F97893D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6378BEE0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pp.24-5)</w:t>
      </w:r>
    </w:p>
    <w:p w14:paraId="2A3F8FC9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</w:p>
    <w:p w14:paraId="637BE7E3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</w:p>
    <w:p w14:paraId="237BCF73" w14:textId="77777777" w:rsidR="00E4038A" w:rsidRDefault="00E4038A" w:rsidP="00E40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6A585C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B9A9A" w14:textId="77777777" w:rsidR="00E4038A" w:rsidRDefault="00E4038A" w:rsidP="009139A6">
      <w:r>
        <w:separator/>
      </w:r>
    </w:p>
  </w:endnote>
  <w:endnote w:type="continuationSeparator" w:id="0">
    <w:p w14:paraId="27A210D5" w14:textId="77777777" w:rsidR="00E4038A" w:rsidRDefault="00E403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A9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9D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F7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22A89" w14:textId="77777777" w:rsidR="00E4038A" w:rsidRDefault="00E4038A" w:rsidP="009139A6">
      <w:r>
        <w:separator/>
      </w:r>
    </w:p>
  </w:footnote>
  <w:footnote w:type="continuationSeparator" w:id="0">
    <w:p w14:paraId="38844B49" w14:textId="77777777" w:rsidR="00E4038A" w:rsidRDefault="00E403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D9B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DC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19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8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038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8BF"/>
  <w15:chartTrackingRefBased/>
  <w15:docId w15:val="{5F182248-8417-487F-88F0-FF5571C7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38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2022-11-20T08:00:00Z</dcterms:created>
  <dcterms:modified xsi:type="dcterms:W3CDTF">2022-11-20T08:00:00Z</dcterms:modified>
</cp:coreProperties>
</file>